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22B" w:rsidRPr="00FD3A08" w:rsidRDefault="0015322B" w:rsidP="00A61D25">
      <w:pPr>
        <w:pStyle w:val="BESEDILO"/>
        <w:rPr>
          <w:rFonts w:ascii="Times New Roman" w:hAnsi="Times New Roman" w:cs="Times New Roman"/>
          <w:b/>
          <w:bCs/>
          <w:sz w:val="24"/>
          <w:szCs w:val="24"/>
        </w:rPr>
      </w:pPr>
    </w:p>
    <w:p w:rsidR="0015322B" w:rsidRPr="00FD3A08" w:rsidRDefault="0015322B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322B" w:rsidRPr="00FD3A08" w:rsidRDefault="0015322B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3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5322B" w:rsidRPr="00FD3A08" w:rsidRDefault="0015322B" w:rsidP="003F31E5">
      <w:pPr>
        <w:jc w:val="center"/>
        <w:outlineLvl w:val="0"/>
        <w:rPr>
          <w:kern w:val="3"/>
          <w:sz w:val="28"/>
          <w:szCs w:val="28"/>
          <w:u w:val="none"/>
          <w:lang w:eastAsia="zh-CN"/>
        </w:rPr>
      </w:pPr>
      <w:r w:rsidRPr="00FD3A08">
        <w:rPr>
          <w:kern w:val="3"/>
          <w:sz w:val="28"/>
          <w:szCs w:val="28"/>
          <w:u w:val="none"/>
          <w:lang w:eastAsia="zh-CN"/>
        </w:rPr>
        <w:t xml:space="preserve">IZJAVA PODIZVAJALCA  </w:t>
      </w:r>
    </w:p>
    <w:p w:rsidR="0015322B" w:rsidRPr="00FD3A08" w:rsidRDefault="0015322B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:rsidR="0015322B" w:rsidRPr="00FD3A08" w:rsidRDefault="0015322B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:rsidR="0015322B" w:rsidRPr="00FD3A08" w:rsidRDefault="0015322B" w:rsidP="00A61D25">
      <w:pPr>
        <w:jc w:val="both"/>
        <w:rPr>
          <w:kern w:val="3"/>
          <w:sz w:val="24"/>
          <w:szCs w:val="24"/>
          <w:lang w:eastAsia="zh-CN"/>
        </w:rPr>
      </w:pPr>
    </w:p>
    <w:p w:rsidR="0015322B" w:rsidRPr="00FD3A08" w:rsidRDefault="0015322B" w:rsidP="00444F7F">
      <w:pPr>
        <w:spacing w:line="360" w:lineRule="auto"/>
        <w:jc w:val="both"/>
        <w:rPr>
          <w:b w:val="0"/>
          <w:bCs w:val="0"/>
          <w:kern w:val="3"/>
          <w:sz w:val="24"/>
          <w:szCs w:val="24"/>
          <w:u w:val="none"/>
          <w:lang w:eastAsia="zh-CN"/>
        </w:rPr>
      </w:pPr>
      <w:r w:rsidRPr="00FD3A08">
        <w:rPr>
          <w:b w:val="0"/>
          <w:bCs w:val="0"/>
          <w:kern w:val="3"/>
          <w:sz w:val="24"/>
          <w:szCs w:val="24"/>
          <w:u w:val="none"/>
          <w:lang w:eastAsia="zh-CN"/>
        </w:rPr>
        <w:t xml:space="preserve">V zvezi z javnim naročilom »Storitve fizičnega in tehničnega varovanja na Okrožnem sodišču v Ljubljani, Okrožnem državnem tožilstvu v Ljubljani in okrajnih sodišč ljubljanskega sodnega okrožja za obdobje 36 mesecev«, objavljenega na </w:t>
      </w:r>
      <w:r>
        <w:rPr>
          <w:b w:val="0"/>
          <w:bCs w:val="0"/>
          <w:kern w:val="3"/>
          <w:sz w:val="24"/>
          <w:szCs w:val="24"/>
          <w:u w:val="none"/>
          <w:lang w:eastAsia="zh-CN"/>
        </w:rPr>
        <w:t>P</w:t>
      </w:r>
      <w:r w:rsidRPr="00FD3A08">
        <w:rPr>
          <w:b w:val="0"/>
          <w:bCs w:val="0"/>
          <w:kern w:val="3"/>
          <w:sz w:val="24"/>
          <w:szCs w:val="24"/>
          <w:u w:val="none"/>
          <w:lang w:eastAsia="zh-CN"/>
        </w:rPr>
        <w:t>ortalu javnih naročil dne ________________ pod številko objave ____________________in v Uradnem listu EU pod št. objave ____________________ z dne _________,</w:t>
      </w:r>
    </w:p>
    <w:p w:rsidR="0015322B" w:rsidRPr="00FD3A08" w:rsidRDefault="0015322B" w:rsidP="00A61D25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15322B" w:rsidRPr="00FD3A08" w:rsidRDefault="0015322B" w:rsidP="00444F7F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15322B" w:rsidRPr="00FD3A08" w:rsidRDefault="0015322B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  <w:r w:rsidRPr="00FD3A08">
        <w:rPr>
          <w:kern w:val="3"/>
          <w:sz w:val="24"/>
          <w:szCs w:val="24"/>
          <w:lang w:eastAsia="zh-CN"/>
        </w:rPr>
        <w:t>izjavljamo, da</w:t>
      </w:r>
    </w:p>
    <w:p w:rsidR="0015322B" w:rsidRPr="00FD3A08" w:rsidRDefault="0015322B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15322B" w:rsidRPr="00FD3A08" w:rsidRDefault="0015322B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15322B" w:rsidRPr="00FD3A08" w:rsidRDefault="0015322B" w:rsidP="003F31E5">
      <w:pPr>
        <w:pStyle w:val="ListParagraph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bomo v primeru izbire ponudnika sodelovali pri izvedbi predmeta javnega naročila</w:t>
      </w:r>
      <w:r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 xml:space="preserve"> za sklop __________ </w:t>
      </w:r>
      <w:r w:rsidRPr="00B55126">
        <w:rPr>
          <w:rFonts w:ascii="Times New Roman" w:hAnsi="Times New Roman" w:cs="Times New Roman"/>
          <w:i/>
          <w:iCs/>
          <w:color w:val="auto"/>
          <w:kern w:val="3"/>
          <w:sz w:val="24"/>
          <w:szCs w:val="24"/>
          <w:lang w:eastAsia="zh-CN"/>
        </w:rPr>
        <w:t>(navesti številko sklopa)</w:t>
      </w: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, in sicer z:</w:t>
      </w:r>
    </w:p>
    <w:p w:rsidR="0015322B" w:rsidRPr="00FD3A08" w:rsidRDefault="0015322B" w:rsidP="00444F7F">
      <w:pPr>
        <w:pStyle w:val="ListParagraph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tbl>
      <w:tblPr>
        <w:tblW w:w="8950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4027"/>
        <w:gridCol w:w="4923"/>
      </w:tblGrid>
      <w:tr w:rsidR="0015322B" w:rsidRPr="00FD3A08">
        <w:trPr>
          <w:trHeight w:val="833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22B" w:rsidRPr="00FD3A08" w:rsidRDefault="0015322B" w:rsidP="00842E90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OBSEG IN VRSTA DEL PODIZVAJALCA: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22B" w:rsidRPr="00FD3A08" w:rsidRDefault="0015322B" w:rsidP="003F59BD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PREDMET, KOLIČINA, VREDNOST IZVEDBE DEL PODIZVAJALCA (v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 brez DDV</w:t>
            </w: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upoštevaje dani popust):</w:t>
            </w:r>
          </w:p>
        </w:tc>
      </w:tr>
      <w:tr w:rsidR="0015322B" w:rsidRPr="00FD3A08">
        <w:trPr>
          <w:trHeight w:val="1656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22B" w:rsidRPr="00FD3A08" w:rsidRDefault="0015322B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22B" w:rsidRPr="00FD3A08" w:rsidRDefault="0015322B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22B" w:rsidRPr="00FD3A08" w:rsidRDefault="0015322B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22B" w:rsidRPr="00FD3A08" w:rsidRDefault="0015322B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22B" w:rsidRPr="00FD3A08" w:rsidRDefault="0015322B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22B" w:rsidRPr="00FD3A08" w:rsidRDefault="0015322B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22B" w:rsidRPr="00FD3A08" w:rsidRDefault="0015322B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22B" w:rsidRPr="00FD3A08" w:rsidRDefault="0015322B" w:rsidP="00444F7F">
      <w:pPr>
        <w:pStyle w:val="ListParagraph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15322B" w:rsidRPr="00FD3A08" w:rsidRDefault="0015322B" w:rsidP="003F31E5">
      <w:pPr>
        <w:pStyle w:val="ListParagraph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zahtevamo / ne zahtevamo (</w:t>
      </w:r>
      <w:r w:rsidRPr="00FD3A08">
        <w:rPr>
          <w:rFonts w:ascii="Times New Roman" w:hAnsi="Times New Roman" w:cs="Times New Roman"/>
          <w:i/>
          <w:iCs/>
          <w:color w:val="auto"/>
          <w:kern w:val="3"/>
          <w:sz w:val="24"/>
          <w:szCs w:val="24"/>
          <w:lang w:eastAsia="zh-CN"/>
        </w:rPr>
        <w:t>ustrezno obkrožite</w:t>
      </w: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), da naročnik našo terjatev plačuje neposredno,</w:t>
      </w:r>
    </w:p>
    <w:p w:rsidR="0015322B" w:rsidRPr="00FD3A08" w:rsidRDefault="0015322B" w:rsidP="00444F7F">
      <w:pPr>
        <w:pStyle w:val="ListParagraph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15322B" w:rsidRPr="00FD3A08" w:rsidRDefault="0015322B" w:rsidP="003F31E5">
      <w:pPr>
        <w:pStyle w:val="ListParagraph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 xml:space="preserve">smo seznanjeni z dejstvom, da neposredna plačila niso obvezna, ampak je dolžan naročnik neposredno plačevati podizvajalcu, le če podizvajalec to pravočasno zahteva. </w:t>
      </w:r>
    </w:p>
    <w:p w:rsidR="0015322B" w:rsidRPr="00FD3A08" w:rsidRDefault="0015322B" w:rsidP="00444F7F">
      <w:pPr>
        <w:jc w:val="both"/>
        <w:rPr>
          <w:sz w:val="24"/>
          <w:szCs w:val="24"/>
          <w:lang w:eastAsia="zh-CN"/>
        </w:rPr>
      </w:pPr>
    </w:p>
    <w:p w:rsidR="0015322B" w:rsidRPr="00FD3A08" w:rsidRDefault="0015322B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322B" w:rsidRPr="00FD3A08" w:rsidRDefault="0015322B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</w:p>
    <w:p w:rsidR="0015322B" w:rsidRPr="00FD3A08" w:rsidRDefault="0015322B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</w:p>
    <w:tbl>
      <w:tblPr>
        <w:tblW w:w="9615" w:type="dxa"/>
        <w:tblInd w:w="-106" w:type="dxa"/>
        <w:tblLayout w:type="fixed"/>
        <w:tblLook w:val="00A0"/>
      </w:tblPr>
      <w:tblGrid>
        <w:gridCol w:w="5491"/>
        <w:gridCol w:w="4124"/>
      </w:tblGrid>
      <w:tr w:rsidR="0015322B" w:rsidRPr="00FD3A08">
        <w:tc>
          <w:tcPr>
            <w:tcW w:w="5495" w:type="dxa"/>
          </w:tcPr>
          <w:p w:rsidR="0015322B" w:rsidRPr="00FD3A08" w:rsidRDefault="0015322B" w:rsidP="00FD3A08">
            <w:pPr>
              <w:suppressAutoHyphens w:val="0"/>
              <w:snapToGrid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>Kraj in datum:</w:t>
            </w:r>
          </w:p>
          <w:p w:rsidR="0015322B" w:rsidRPr="00FD3A08" w:rsidRDefault="0015322B" w:rsidP="00FD3A08">
            <w:pPr>
              <w:suppressAutoHyphens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</w:p>
        </w:tc>
        <w:tc>
          <w:tcPr>
            <w:tcW w:w="4127" w:type="dxa"/>
          </w:tcPr>
          <w:p w:rsidR="0015322B" w:rsidRPr="00FD3A08" w:rsidRDefault="0015322B" w:rsidP="00FD3A08">
            <w:pPr>
              <w:tabs>
                <w:tab w:val="left" w:pos="3574"/>
              </w:tabs>
              <w:suppressAutoHyphens w:val="0"/>
              <w:snapToGrid w:val="0"/>
              <w:spacing w:after="200" w:line="276" w:lineRule="auto"/>
              <w:ind w:right="335"/>
              <w:jc w:val="right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 xml:space="preserve">Podizvajalec (žig in podpis): </w:t>
            </w:r>
          </w:p>
        </w:tc>
      </w:tr>
    </w:tbl>
    <w:p w:rsidR="0015322B" w:rsidRPr="00FD3A08" w:rsidRDefault="0015322B" w:rsidP="003F31E5"/>
    <w:sectPr w:rsidR="0015322B" w:rsidRPr="00FD3A08" w:rsidSect="00AF2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22B" w:rsidRDefault="0015322B" w:rsidP="005B1F65">
      <w:r>
        <w:separator/>
      </w:r>
    </w:p>
  </w:endnote>
  <w:endnote w:type="continuationSeparator" w:id="0">
    <w:p w:rsidR="0015322B" w:rsidRDefault="0015322B" w:rsidP="005B1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22B" w:rsidRDefault="0015322B" w:rsidP="005B1F65">
      <w:r>
        <w:separator/>
      </w:r>
    </w:p>
  </w:footnote>
  <w:footnote w:type="continuationSeparator" w:id="0">
    <w:p w:rsidR="0015322B" w:rsidRDefault="0015322B" w:rsidP="005B1F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1F84"/>
    <w:multiLevelType w:val="hybridMultilevel"/>
    <w:tmpl w:val="CC440A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C034824"/>
    <w:multiLevelType w:val="hybridMultilevel"/>
    <w:tmpl w:val="BE3EEA1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00168"/>
    <w:multiLevelType w:val="hybridMultilevel"/>
    <w:tmpl w:val="4698AC4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56D85562"/>
    <w:multiLevelType w:val="hybridMultilevel"/>
    <w:tmpl w:val="60A073DE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5EF06566"/>
    <w:multiLevelType w:val="hybridMultilevel"/>
    <w:tmpl w:val="45B47E4C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B8A4FE9"/>
    <w:multiLevelType w:val="hybridMultilevel"/>
    <w:tmpl w:val="CFD010B0"/>
    <w:lvl w:ilvl="0" w:tplc="76E6B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F65"/>
    <w:rsid w:val="0003417B"/>
    <w:rsid w:val="00055849"/>
    <w:rsid w:val="000706E2"/>
    <w:rsid w:val="00077548"/>
    <w:rsid w:val="000C339B"/>
    <w:rsid w:val="001173ED"/>
    <w:rsid w:val="001270CD"/>
    <w:rsid w:val="001364D7"/>
    <w:rsid w:val="00141311"/>
    <w:rsid w:val="0015322B"/>
    <w:rsid w:val="00155543"/>
    <w:rsid w:val="001A58D0"/>
    <w:rsid w:val="001B6A75"/>
    <w:rsid w:val="001E4837"/>
    <w:rsid w:val="002362D3"/>
    <w:rsid w:val="00240ABF"/>
    <w:rsid w:val="002535E8"/>
    <w:rsid w:val="00277EB5"/>
    <w:rsid w:val="002C2243"/>
    <w:rsid w:val="002C2550"/>
    <w:rsid w:val="003B4EB8"/>
    <w:rsid w:val="003D5AB7"/>
    <w:rsid w:val="003F2815"/>
    <w:rsid w:val="003F31E5"/>
    <w:rsid w:val="003F59BD"/>
    <w:rsid w:val="00434EDA"/>
    <w:rsid w:val="00444F7F"/>
    <w:rsid w:val="004865E5"/>
    <w:rsid w:val="004E0F96"/>
    <w:rsid w:val="00505323"/>
    <w:rsid w:val="00547738"/>
    <w:rsid w:val="00564574"/>
    <w:rsid w:val="0059334E"/>
    <w:rsid w:val="005A0209"/>
    <w:rsid w:val="005A1C5F"/>
    <w:rsid w:val="005B1F65"/>
    <w:rsid w:val="005C2EDA"/>
    <w:rsid w:val="00602DF0"/>
    <w:rsid w:val="00606F9B"/>
    <w:rsid w:val="00647176"/>
    <w:rsid w:val="006A2838"/>
    <w:rsid w:val="006B29C5"/>
    <w:rsid w:val="006B73FC"/>
    <w:rsid w:val="006C5B5A"/>
    <w:rsid w:val="006D7491"/>
    <w:rsid w:val="006E66A9"/>
    <w:rsid w:val="00765FBA"/>
    <w:rsid w:val="007A6378"/>
    <w:rsid w:val="007B3AF2"/>
    <w:rsid w:val="007C5BAA"/>
    <w:rsid w:val="007D65FC"/>
    <w:rsid w:val="007F1D8D"/>
    <w:rsid w:val="007F61FE"/>
    <w:rsid w:val="00805A3B"/>
    <w:rsid w:val="0083063F"/>
    <w:rsid w:val="00842B16"/>
    <w:rsid w:val="00842E90"/>
    <w:rsid w:val="008B6232"/>
    <w:rsid w:val="0092687E"/>
    <w:rsid w:val="00956D3B"/>
    <w:rsid w:val="009D0760"/>
    <w:rsid w:val="00A54E59"/>
    <w:rsid w:val="00A61D25"/>
    <w:rsid w:val="00A623AD"/>
    <w:rsid w:val="00A9459B"/>
    <w:rsid w:val="00AA4A60"/>
    <w:rsid w:val="00AF0F46"/>
    <w:rsid w:val="00AF2FE6"/>
    <w:rsid w:val="00B2109D"/>
    <w:rsid w:val="00B320F0"/>
    <w:rsid w:val="00B55126"/>
    <w:rsid w:val="00B768D1"/>
    <w:rsid w:val="00BF50B0"/>
    <w:rsid w:val="00C25313"/>
    <w:rsid w:val="00C558BF"/>
    <w:rsid w:val="00C574C4"/>
    <w:rsid w:val="00C60D90"/>
    <w:rsid w:val="00CB29F2"/>
    <w:rsid w:val="00CD2FAE"/>
    <w:rsid w:val="00CD39C7"/>
    <w:rsid w:val="00D060AF"/>
    <w:rsid w:val="00DC714E"/>
    <w:rsid w:val="00DE5CB7"/>
    <w:rsid w:val="00E160FA"/>
    <w:rsid w:val="00E31F39"/>
    <w:rsid w:val="00E64A07"/>
    <w:rsid w:val="00EC3A97"/>
    <w:rsid w:val="00F2545A"/>
    <w:rsid w:val="00F46926"/>
    <w:rsid w:val="00F51C6B"/>
    <w:rsid w:val="00FD148D"/>
    <w:rsid w:val="00FD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F65"/>
    <w:pPr>
      <w:suppressAutoHyphens/>
    </w:pPr>
    <w:rPr>
      <w:rFonts w:eastAsia="Times New Roman"/>
      <w:b/>
      <w:bCs/>
      <w:u w:val="single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SEDILO">
    <w:name w:val="BESEDILO"/>
    <w:uiPriority w:val="99"/>
    <w:rsid w:val="005B1F65"/>
    <w:pPr>
      <w:keepLines/>
      <w:widowControl w:val="0"/>
      <w:tabs>
        <w:tab w:val="left" w:pos="2155"/>
      </w:tabs>
      <w:suppressAutoHyphens/>
      <w:overflowPunct w:val="0"/>
      <w:autoSpaceDE w:val="0"/>
      <w:jc w:val="both"/>
      <w:textAlignment w:val="baseline"/>
    </w:pPr>
    <w:rPr>
      <w:rFonts w:ascii="Arial" w:hAnsi="Arial" w:cs="Arial"/>
      <w:kern w:val="1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5B1F6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Header">
    <w:name w:val="header"/>
    <w:basedOn w:val="Normal"/>
    <w:link w:val="HeaderChar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Footer">
    <w:name w:val="footer"/>
    <w:basedOn w:val="Normal"/>
    <w:link w:val="FooterChar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table" w:styleId="TableGrid">
    <w:name w:val="Table Grid"/>
    <w:basedOn w:val="TableNormal"/>
    <w:uiPriority w:val="99"/>
    <w:rsid w:val="00A61D25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61D25"/>
    <w:pPr>
      <w:suppressAutoHyphens w:val="0"/>
      <w:spacing w:after="200" w:line="276" w:lineRule="auto"/>
      <w:ind w:left="720"/>
    </w:pPr>
    <w:rPr>
      <w:rFonts w:ascii="Cambria" w:eastAsia="Calibri" w:hAnsi="Cambria" w:cs="Cambria"/>
      <w:b w:val="0"/>
      <w:bCs w:val="0"/>
      <w:color w:val="000000"/>
      <w:u w:val="none"/>
      <w:lang w:eastAsia="en-US"/>
    </w:rPr>
  </w:style>
  <w:style w:type="paragraph" w:styleId="IntenseQuote">
    <w:name w:val="Intense Quote"/>
    <w:aliases w:val="Obrazec_Nova RD_MP"/>
    <w:basedOn w:val="Normal"/>
    <w:next w:val="Normal"/>
    <w:link w:val="IntenseQuoteChar"/>
    <w:autoRedefine/>
    <w:uiPriority w:val="99"/>
    <w:qFormat/>
    <w:rsid w:val="00A61D25"/>
    <w:pPr>
      <w:pBdr>
        <w:top w:val="single" w:sz="4" w:space="10" w:color="541C72"/>
        <w:bottom w:val="single" w:sz="4" w:space="10" w:color="541C72"/>
      </w:pBdr>
      <w:shd w:val="pct5" w:color="F8F2FC" w:fill="F7EFFB"/>
      <w:suppressAutoHyphens w:val="0"/>
      <w:spacing w:line="276" w:lineRule="auto"/>
      <w:jc w:val="center"/>
      <w:outlineLvl w:val="1"/>
    </w:pPr>
    <w:rPr>
      <w:rFonts w:ascii="Arial" w:eastAsia="Calibri" w:hAnsi="Arial" w:cs="Arial"/>
      <w:i/>
      <w:iCs/>
      <w:color w:val="541C72"/>
      <w:spacing w:val="20"/>
      <w:u w:val="none"/>
      <w:lang w:eastAsia="zh-CN"/>
    </w:rPr>
  </w:style>
  <w:style w:type="character" w:customStyle="1" w:styleId="IntenseQuoteChar">
    <w:name w:val="Intense Quote Char"/>
    <w:aliases w:val="Obrazec_Nova RD_MP Char"/>
    <w:basedOn w:val="DefaultParagraphFont"/>
    <w:link w:val="IntenseQuote"/>
    <w:uiPriority w:val="99"/>
    <w:locked/>
    <w:rsid w:val="00A61D25"/>
    <w:rPr>
      <w:rFonts w:ascii="Arial" w:hAnsi="Arial" w:cs="Arial"/>
      <w:b/>
      <w:bCs/>
      <w:i/>
      <w:iCs/>
      <w:color w:val="541C72"/>
      <w:spacing w:val="20"/>
      <w:sz w:val="22"/>
      <w:szCs w:val="22"/>
      <w:shd w:val="pct5" w:color="F8F2FC" w:fill="F7EFFB"/>
      <w:lang w:eastAsia="zh-CN"/>
    </w:rPr>
  </w:style>
  <w:style w:type="paragraph" w:customStyle="1" w:styleId="Standard">
    <w:name w:val="Standard"/>
    <w:uiPriority w:val="99"/>
    <w:rsid w:val="00A61D25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hAnsi="Calibri" w:cs="Calibri"/>
      <w:kern w:val="3"/>
      <w:lang w:eastAsia="zh-CN"/>
    </w:rPr>
  </w:style>
  <w:style w:type="character" w:styleId="FootnoteReference">
    <w:name w:val="footnote reference"/>
    <w:basedOn w:val="DefaultParagraphFont"/>
    <w:uiPriority w:val="99"/>
    <w:semiHidden/>
    <w:rsid w:val="00444F7F"/>
    <w:rPr>
      <w:position w:val="0"/>
      <w:vertAlign w:val="superscript"/>
    </w:rPr>
  </w:style>
  <w:style w:type="character" w:styleId="SubtleEmphasis">
    <w:name w:val="Subtle Emphasis"/>
    <w:aliases w:val="Nežen poudarek_Obrazec_Nova RD_MP"/>
    <w:basedOn w:val="DefaultParagraphFont"/>
    <w:uiPriority w:val="99"/>
    <w:qFormat/>
    <w:rsid w:val="00444F7F"/>
    <w:rPr>
      <w:rFonts w:ascii="Cambria" w:hAnsi="Cambria" w:cs="Cambria"/>
      <w:i/>
      <w:iCs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3F31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C3A97"/>
    <w:rPr>
      <w:rFonts w:eastAsia="Times New Roman"/>
      <w:b/>
      <w:bCs/>
      <w:sz w:val="2"/>
      <w:szCs w:val="2"/>
      <w:u w:val="single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8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154</Words>
  <Characters>878</Characters>
  <Application>Microsoft Office Outlook</Application>
  <DocSecurity>0</DocSecurity>
  <Lines>0</Lines>
  <Paragraphs>0</Paragraphs>
  <ScaleCrop>false</ScaleCrop>
  <Company>SODISCE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Stele</dc:creator>
  <cp:keywords/>
  <dc:description/>
  <cp:lastModifiedBy>s032932</cp:lastModifiedBy>
  <cp:revision>12</cp:revision>
  <dcterms:created xsi:type="dcterms:W3CDTF">2016-12-26T16:25:00Z</dcterms:created>
  <dcterms:modified xsi:type="dcterms:W3CDTF">2021-06-04T08:50:00Z</dcterms:modified>
</cp:coreProperties>
</file>